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r>
              <w:t>Приложение 4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5E4845">
            <w:r>
              <w:t xml:space="preserve">от </w:t>
            </w:r>
            <w:r w:rsidR="00724EFF">
              <w:t>1</w:t>
            </w:r>
            <w:r w:rsidR="005E4845">
              <w:t>4</w:t>
            </w:r>
            <w:r w:rsidR="00724EFF">
              <w:t>.</w:t>
            </w:r>
            <w:r w:rsidR="005E4845">
              <w:t>1</w:t>
            </w:r>
            <w:r w:rsidR="00724EFF">
              <w:t>2.201</w:t>
            </w:r>
            <w:r w:rsidR="005E4845">
              <w:t>7</w:t>
            </w:r>
            <w:r w:rsidR="00724EFF">
              <w:t xml:space="preserve"> </w:t>
            </w:r>
            <w:r>
              <w:t>№</w:t>
            </w:r>
            <w:r w:rsidR="00724EFF">
              <w:t xml:space="preserve"> </w:t>
            </w:r>
            <w:r w:rsidR="005E4845">
              <w:t>27-200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4845" w:rsidRDefault="00091D7D" w:rsidP="005E4845">
            <w:pPr>
              <w:jc w:val="center"/>
              <w:rPr>
                <w:b/>
              </w:rPr>
            </w:pPr>
            <w:r w:rsidRPr="005E4845">
              <w:rPr>
                <w:b/>
              </w:rPr>
              <w:t>Нормативы распределения доходов в бюджет муниципального образования</w:t>
            </w:r>
          </w:p>
          <w:p w:rsidR="00091D7D" w:rsidRDefault="00091D7D" w:rsidP="005E4845">
            <w:pPr>
              <w:jc w:val="center"/>
              <w:rPr>
                <w:b/>
              </w:rPr>
            </w:pPr>
            <w:r w:rsidRPr="005E4845">
              <w:rPr>
                <w:b/>
              </w:rPr>
              <w:t>«Город Саратов» на 2018 год и на плановый период 2019 и 2020 годов</w:t>
            </w:r>
          </w:p>
          <w:p w:rsidR="005E4845" w:rsidRPr="005E4845" w:rsidRDefault="005E4845" w:rsidP="005E4845">
            <w:pPr>
              <w:jc w:val="center"/>
            </w:pPr>
            <w:r>
              <w:t>(в редакции решения Саратовской городской Думы от 15.02.2018 № 30-229)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Процент</w:t>
            </w:r>
          </w:p>
        </w:tc>
      </w:tr>
    </w:tbl>
    <w:p w:rsidR="00091D7D" w:rsidRPr="00091D7D" w:rsidRDefault="00091D7D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091D7D" w:rsidTr="00091D7D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r>
              <w:t>3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91D7D" w:rsidRDefault="00091D7D" w:rsidP="003B6ECE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1 16 23041 04 0000 140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1 16 23042 04 0000 140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1 16 37030 04 0000 140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3B6ECE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91D7D" w:rsidRDefault="00091D7D" w:rsidP="003B6EC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91D7D" w:rsidRDefault="00091D7D" w:rsidP="003B6ECE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</w:p>
        </w:tc>
      </w:tr>
    </w:tbl>
    <w:p w:rsidR="00091D7D" w:rsidRPr="00234C59" w:rsidRDefault="00091D7D" w:rsidP="00091D7D"/>
    <w:sectPr w:rsidR="00091D7D" w:rsidRPr="00234C59" w:rsidSect="00091D7D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7F4" w:rsidRDefault="008757F4" w:rsidP="00091D7D">
      <w:r>
        <w:separator/>
      </w:r>
    </w:p>
  </w:endnote>
  <w:endnote w:type="continuationSeparator" w:id="1">
    <w:p w:rsidR="008757F4" w:rsidRDefault="008757F4" w:rsidP="00091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7F4" w:rsidRDefault="008757F4" w:rsidP="00091D7D">
      <w:r>
        <w:separator/>
      </w:r>
    </w:p>
  </w:footnote>
  <w:footnote w:type="continuationSeparator" w:id="1">
    <w:p w:rsidR="008757F4" w:rsidRDefault="008757F4" w:rsidP="00091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D7D" w:rsidRDefault="00675299" w:rsidP="00417D3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91D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1D7D" w:rsidRDefault="00091D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D7D" w:rsidRDefault="00675299" w:rsidP="00417D3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91D7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1D7D">
      <w:rPr>
        <w:rStyle w:val="a7"/>
        <w:noProof/>
      </w:rPr>
      <w:t>2</w:t>
    </w:r>
    <w:r>
      <w:rPr>
        <w:rStyle w:val="a7"/>
      </w:rPr>
      <w:fldChar w:fldCharType="end"/>
    </w:r>
  </w:p>
  <w:p w:rsidR="00091D7D" w:rsidRDefault="00091D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091D7D"/>
    <w:rsid w:val="00091D7D"/>
    <w:rsid w:val="002C3F39"/>
    <w:rsid w:val="005E4845"/>
    <w:rsid w:val="00675299"/>
    <w:rsid w:val="006808C6"/>
    <w:rsid w:val="006876DD"/>
    <w:rsid w:val="00724EFF"/>
    <w:rsid w:val="00744018"/>
    <w:rsid w:val="00803BBB"/>
    <w:rsid w:val="008369CA"/>
    <w:rsid w:val="008757F4"/>
    <w:rsid w:val="00896A6C"/>
    <w:rsid w:val="008D382A"/>
    <w:rsid w:val="00910EAA"/>
    <w:rsid w:val="00A24CAF"/>
    <w:rsid w:val="00AC7A33"/>
    <w:rsid w:val="00B912FD"/>
    <w:rsid w:val="00C23039"/>
    <w:rsid w:val="00D010C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1D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1D7D"/>
  </w:style>
  <w:style w:type="paragraph" w:styleId="a5">
    <w:name w:val="footer"/>
    <w:basedOn w:val="a"/>
    <w:link w:val="a6"/>
    <w:uiPriority w:val="99"/>
    <w:semiHidden/>
    <w:unhideWhenUsed/>
    <w:rsid w:val="00091D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1D7D"/>
  </w:style>
  <w:style w:type="character" w:styleId="a7">
    <w:name w:val="page number"/>
    <w:basedOn w:val="a0"/>
    <w:uiPriority w:val="99"/>
    <w:semiHidden/>
    <w:unhideWhenUsed/>
    <w:rsid w:val="0009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ZaharovaEA</cp:lastModifiedBy>
  <cp:revision>2</cp:revision>
  <dcterms:created xsi:type="dcterms:W3CDTF">2018-02-26T08:14:00Z</dcterms:created>
  <dcterms:modified xsi:type="dcterms:W3CDTF">2018-02-26T08:14:00Z</dcterms:modified>
</cp:coreProperties>
</file>